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F0AB90" w14:textId="77777777" w:rsidR="00BE65FD" w:rsidRDefault="00BE65FD" w:rsidP="00D256B7">
      <w:pPr>
        <w:ind w:right="-24"/>
        <w:jc w:val="center"/>
        <w:rPr>
          <w:b/>
          <w:sz w:val="28"/>
        </w:rPr>
      </w:pPr>
    </w:p>
    <w:p w14:paraId="3AF288E2" w14:textId="77777777" w:rsidR="00BE65FD" w:rsidRDefault="00BE65FD" w:rsidP="00D256B7">
      <w:pPr>
        <w:ind w:right="-24"/>
        <w:jc w:val="center"/>
        <w:rPr>
          <w:b/>
          <w:sz w:val="28"/>
        </w:rPr>
      </w:pPr>
      <w:r w:rsidRPr="0017032E">
        <w:rPr>
          <w:noProof/>
          <w:szCs w:val="22"/>
        </w:rPr>
        <mc:AlternateContent>
          <mc:Choice Requires="wps">
            <w:drawing>
              <wp:inline distT="0" distB="0" distL="0" distR="0" wp14:anchorId="563EEE9D" wp14:editId="2382AB09">
                <wp:extent cx="5756910" cy="706582"/>
                <wp:effectExtent l="0" t="0" r="0" b="0"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56910" cy="706582"/>
                        </a:xfrm>
                        <a:prstGeom prst="rect">
                          <a:avLst/>
                        </a:prstGeom>
                        <a:solidFill>
                          <a:srgbClr val="0C2C84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C5616A8" w14:textId="260FDA4E" w:rsidR="00BE65FD" w:rsidRDefault="00BE65FD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  <w:szCs w:val="28"/>
                              </w:rPr>
                            </w:pPr>
                            <w:r w:rsidRPr="00024198">
                              <w:rPr>
                                <w:b/>
                                <w:sz w:val="28"/>
                              </w:rPr>
                              <w:t>AVIS D'APPEL D'OFFRES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 N° DAEM-AO</w:t>
                            </w:r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794485191"/>
                                <w:placeholder>
                                  <w:docPart w:val="F674BE25E7144038878275B672FC31F4"/>
                                </w:placeholder>
                              </w:sdtPr>
                              <w:sdtEndPr/>
                              <w:sdtContent>
                                <w:r w:rsidR="009973FC">
                                  <w:rPr>
                                    <w:b/>
                                    <w:sz w:val="28"/>
                                  </w:rPr>
                                  <w:t>01</w:t>
                                </w:r>
                              </w:sdtContent>
                            </w:sdt>
                            <w:r w:rsidRPr="008A1B46">
                              <w:rPr>
                                <w:b/>
                                <w:sz w:val="28"/>
                              </w:rPr>
                              <w:t>-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instrText xml:space="preserve"> TIME \@ "yy" </w:instrTex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3D2DB8">
                              <w:rPr>
                                <w:b/>
                                <w:noProof/>
                                <w:sz w:val="28"/>
                                <w:szCs w:val="28"/>
                              </w:rPr>
                              <w:t>26</w:t>
                            </w:r>
                            <w:r w:rsidRPr="00D66675">
                              <w:rPr>
                                <w:b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  <w:p w14:paraId="7DB0082A" w14:textId="7EC40B21" w:rsidR="00BE65FD" w:rsidRPr="00A97E78" w:rsidRDefault="003D2DB8" w:rsidP="00BE65FD">
                            <w:pPr>
                              <w:ind w:right="-24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sdt>
                              <w:sdtPr>
                                <w:rPr>
                                  <w:b/>
                                  <w:sz w:val="28"/>
                                </w:rPr>
                                <w:id w:val="35327176"/>
                                <w:placeholder>
                                  <w:docPart w:val="88AB3D12DE0644AABF5680E7FE214CB2"/>
                                </w:placeholder>
                              </w:sdtPr>
                              <w:sdtEndPr/>
                              <w:sdtContent>
                                <w:r w:rsidR="0085479D" w:rsidRPr="0085479D">
                                  <w:rPr>
                                    <w:b/>
                                    <w:caps/>
                                    <w:sz w:val="28"/>
                                  </w:rPr>
                                  <w:t>r</w:t>
                                </w:r>
                                <w:r w:rsidR="00952B98">
                                  <w:rPr>
                                    <w:b/>
                                    <w:caps/>
                                    <w:sz w:val="28"/>
                                  </w:rPr>
                                  <w:t>É</w:t>
                                </w:r>
                                <w:r w:rsidR="0085479D" w:rsidRPr="0085479D">
                                  <w:rPr>
                                    <w:b/>
                                    <w:caps/>
                                    <w:sz w:val="28"/>
                                  </w:rPr>
                                  <w:t>novation</w:t>
                                </w:r>
                                <w:r w:rsidR="009973FC" w:rsidRPr="009973FC">
                                  <w:rPr>
                                    <w:b/>
                                    <w:sz w:val="28"/>
                                  </w:rPr>
                                  <w:t xml:space="preserve"> GLOBALE DU COLL</w:t>
                                </w:r>
                                <w:r w:rsidR="00952B98">
                                  <w:rPr>
                                    <w:b/>
                                    <w:sz w:val="28"/>
                                  </w:rPr>
                                  <w:t>È</w:t>
                                </w:r>
                                <w:r w:rsidR="009973FC" w:rsidRPr="009973FC">
                                  <w:rPr>
                                    <w:b/>
                                    <w:sz w:val="28"/>
                                  </w:rPr>
                                  <w:t xml:space="preserve">GE DE BOULARI ET </w:t>
                                </w:r>
                                <w:r w:rsidR="008B4E5D" w:rsidRPr="009973FC">
                                  <w:rPr>
                                    <w:b/>
                                    <w:sz w:val="28"/>
                                  </w:rPr>
                                  <w:t>AM</w:t>
                                </w:r>
                                <w:r w:rsidR="008B4E5D">
                                  <w:rPr>
                                    <w:b/>
                                    <w:sz w:val="28"/>
                                  </w:rPr>
                                  <w:t>É</w:t>
                                </w:r>
                                <w:r w:rsidR="008B4E5D" w:rsidRPr="009973FC">
                                  <w:rPr>
                                    <w:b/>
                                    <w:sz w:val="28"/>
                                  </w:rPr>
                                  <w:t xml:space="preserve">NAGEMENT </w:t>
                                </w:r>
                                <w:r w:rsidR="009973FC" w:rsidRPr="009973FC">
                                  <w:rPr>
                                    <w:b/>
                                    <w:sz w:val="28"/>
                                  </w:rPr>
                                  <w:t>D'UN INTERNAT D'EXCELLENCE</w:t>
                                </w:r>
                              </w:sdtContent>
                            </w:sdt>
                          </w:p>
                          <w:p w14:paraId="65362AFE" w14:textId="77777777" w:rsidR="00BE65FD" w:rsidRPr="00E4191E" w:rsidRDefault="00BE65FD" w:rsidP="00BE65F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FFFF" w:themeColor="background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3EEE9D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width:453.3pt;height:55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" fillcolor="#0c2c84" stroked="f" strokeweight=".5pt">
                <v:textbox>
                  <w:txbxContent>
                    <w:p w14:paraId="2C5616A8" w14:textId="260FDA4E" w:rsidR="00BE65FD" w:rsidRDefault="00BE65FD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  <w:szCs w:val="28"/>
                        </w:rPr>
                      </w:pPr>
                      <w:r w:rsidRPr="00024198">
                        <w:rPr>
                          <w:b/>
                          <w:sz w:val="28"/>
                        </w:rPr>
                        <w:t>AVIS D'APPEL D'OFFRES</w:t>
                      </w:r>
                      <w:r>
                        <w:rPr>
                          <w:b/>
                          <w:sz w:val="28"/>
                        </w:rPr>
                        <w:t xml:space="preserve"> N° DAEM-AO</w:t>
                      </w:r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sdt>
                        <w:sdtPr>
                          <w:rPr>
                            <w:b/>
                            <w:sz w:val="28"/>
                          </w:rPr>
                          <w:id w:val="794485191"/>
                          <w:placeholder>
                            <w:docPart w:val="F674BE25E7144038878275B672FC31F4"/>
                          </w:placeholder>
                        </w:sdtPr>
                        <w:sdtEndPr/>
                        <w:sdtContent>
                          <w:r w:rsidR="009973FC">
                            <w:rPr>
                              <w:b/>
                              <w:sz w:val="28"/>
                            </w:rPr>
                            <w:t>01</w:t>
                          </w:r>
                        </w:sdtContent>
                      </w:sdt>
                      <w:r w:rsidRPr="008A1B46">
                        <w:rPr>
                          <w:b/>
                          <w:sz w:val="28"/>
                        </w:rPr>
                        <w:t>-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begin"/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instrText xml:space="preserve"> TIME \@ "yy" </w:instrTex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separate"/>
                      </w:r>
                      <w:r w:rsidR="003D2DB8">
                        <w:rPr>
                          <w:b/>
                          <w:noProof/>
                          <w:sz w:val="28"/>
                          <w:szCs w:val="28"/>
                        </w:rPr>
                        <w:t>26</w:t>
                      </w:r>
                      <w:r w:rsidRPr="00D66675">
                        <w:rPr>
                          <w:b/>
                          <w:sz w:val="28"/>
                          <w:szCs w:val="28"/>
                        </w:rPr>
                        <w:fldChar w:fldCharType="end"/>
                      </w:r>
                    </w:p>
                    <w:p w14:paraId="7DB0082A" w14:textId="7EC40B21" w:rsidR="00BE65FD" w:rsidRPr="00A97E78" w:rsidRDefault="003D2DB8" w:rsidP="00BE65FD">
                      <w:pPr>
                        <w:ind w:right="-24"/>
                        <w:jc w:val="center"/>
                        <w:rPr>
                          <w:b/>
                          <w:sz w:val="28"/>
                        </w:rPr>
                      </w:pPr>
                      <w:sdt>
                        <w:sdtPr>
                          <w:rPr>
                            <w:b/>
                            <w:sz w:val="28"/>
                          </w:rPr>
                          <w:id w:val="35327176"/>
                          <w:placeholder>
                            <w:docPart w:val="88AB3D12DE0644AABF5680E7FE214CB2"/>
                          </w:placeholder>
                        </w:sdtPr>
                        <w:sdtEndPr/>
                        <w:sdtContent>
                          <w:r w:rsidR="0085479D" w:rsidRPr="0085479D">
                            <w:rPr>
                              <w:b/>
                              <w:caps/>
                              <w:sz w:val="28"/>
                            </w:rPr>
                            <w:t>r</w:t>
                          </w:r>
                          <w:r w:rsidR="00952B98">
                            <w:rPr>
                              <w:b/>
                              <w:caps/>
                              <w:sz w:val="28"/>
                            </w:rPr>
                            <w:t>É</w:t>
                          </w:r>
                          <w:r w:rsidR="0085479D" w:rsidRPr="0085479D">
                            <w:rPr>
                              <w:b/>
                              <w:caps/>
                              <w:sz w:val="28"/>
                            </w:rPr>
                            <w:t>novation</w:t>
                          </w:r>
                          <w:r w:rsidR="009973FC" w:rsidRPr="009973FC">
                            <w:rPr>
                              <w:b/>
                              <w:sz w:val="28"/>
                            </w:rPr>
                            <w:t xml:space="preserve"> GLOBALE DU COLL</w:t>
                          </w:r>
                          <w:r w:rsidR="00952B98">
                            <w:rPr>
                              <w:b/>
                              <w:sz w:val="28"/>
                            </w:rPr>
                            <w:t>È</w:t>
                          </w:r>
                          <w:r w:rsidR="009973FC" w:rsidRPr="009973FC">
                            <w:rPr>
                              <w:b/>
                              <w:sz w:val="28"/>
                            </w:rPr>
                            <w:t xml:space="preserve">GE DE BOULARI ET </w:t>
                          </w:r>
                          <w:r w:rsidR="008B4E5D" w:rsidRPr="009973FC">
                            <w:rPr>
                              <w:b/>
                              <w:sz w:val="28"/>
                            </w:rPr>
                            <w:t>AM</w:t>
                          </w:r>
                          <w:r w:rsidR="008B4E5D">
                            <w:rPr>
                              <w:b/>
                              <w:sz w:val="28"/>
                            </w:rPr>
                            <w:t>É</w:t>
                          </w:r>
                          <w:r w:rsidR="008B4E5D" w:rsidRPr="009973FC">
                            <w:rPr>
                              <w:b/>
                              <w:sz w:val="28"/>
                            </w:rPr>
                            <w:t xml:space="preserve">NAGEMENT </w:t>
                          </w:r>
                          <w:r w:rsidR="009973FC" w:rsidRPr="009973FC">
                            <w:rPr>
                              <w:b/>
                              <w:sz w:val="28"/>
                            </w:rPr>
                            <w:t>D'UN INTERNAT D'EXCELLENCE</w:t>
                          </w:r>
                        </w:sdtContent>
                      </w:sdt>
                    </w:p>
                    <w:p w14:paraId="65362AFE" w14:textId="77777777" w:rsidR="00BE65FD" w:rsidRPr="00E4191E" w:rsidRDefault="00BE65FD" w:rsidP="00BE65FD">
                      <w:pPr>
                        <w:jc w:val="center"/>
                        <w:rPr>
                          <w:rFonts w:ascii="Arial" w:hAnsi="Arial" w:cs="Arial"/>
                          <w:b/>
                          <w:color w:val="FFFFFF" w:themeColor="background1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57A0A37" w14:textId="77777777" w:rsidR="006A741A" w:rsidRPr="00F53999" w:rsidRDefault="006A741A" w:rsidP="00D256B7">
      <w:pPr>
        <w:ind w:right="-24"/>
        <w:rPr>
          <w:rFonts w:ascii="Arial" w:hAnsi="Arial" w:cs="Arial"/>
          <w:b/>
          <w:sz w:val="28"/>
        </w:rPr>
      </w:pPr>
    </w:p>
    <w:p w14:paraId="35E697BA" w14:textId="6FEDC3F5" w:rsidR="005437D1" w:rsidRPr="005437D1" w:rsidRDefault="005437D1" w:rsidP="009973FC">
      <w:pPr>
        <w:ind w:right="-24"/>
        <w:rPr>
          <w:szCs w:val="22"/>
        </w:rPr>
      </w:pPr>
      <w:r w:rsidRPr="005437D1">
        <w:rPr>
          <w:szCs w:val="22"/>
        </w:rPr>
        <w:t>La Province Sud lance un appel d’offres pour la rénovation globale du collège de Boulari</w:t>
      </w:r>
      <w:r w:rsidR="00BD3531">
        <w:rPr>
          <w:szCs w:val="22"/>
        </w:rPr>
        <w:t xml:space="preserve"> et l’aménagement d’un internat d’excellence</w:t>
      </w:r>
      <w:r w:rsidRPr="005437D1">
        <w:rPr>
          <w:szCs w:val="22"/>
        </w:rPr>
        <w:t>.</w:t>
      </w:r>
    </w:p>
    <w:p w14:paraId="6A5799CD" w14:textId="77777777" w:rsidR="005437D1" w:rsidRPr="005437D1" w:rsidRDefault="005437D1" w:rsidP="009973FC">
      <w:pPr>
        <w:ind w:right="-24"/>
        <w:rPr>
          <w:szCs w:val="22"/>
        </w:rPr>
      </w:pPr>
      <w:r w:rsidRPr="005437D1">
        <w:rPr>
          <w:szCs w:val="22"/>
        </w:rPr>
        <w:t>Cette opération s’inscrit dans la continuité de la première phase de travaux engagée suite à l’incendie de 2024 et vise à réhabiliter l’ensemble des bâtiments</w:t>
      </w:r>
      <w:r w:rsidR="00B23358">
        <w:rPr>
          <w:szCs w:val="22"/>
        </w:rPr>
        <w:t xml:space="preserve"> restants</w:t>
      </w:r>
      <w:r w:rsidRPr="005437D1">
        <w:rPr>
          <w:szCs w:val="22"/>
        </w:rPr>
        <w:t xml:space="preserve"> ainsi que les </w:t>
      </w:r>
      <w:r w:rsidR="00B23358">
        <w:rPr>
          <w:szCs w:val="22"/>
        </w:rPr>
        <w:t xml:space="preserve">espaces </w:t>
      </w:r>
      <w:r w:rsidR="00E31FE8">
        <w:rPr>
          <w:szCs w:val="22"/>
        </w:rPr>
        <w:t>extérieurs</w:t>
      </w:r>
      <w:r w:rsidRPr="005437D1">
        <w:rPr>
          <w:szCs w:val="22"/>
        </w:rPr>
        <w:t xml:space="preserve"> de l’établissement.</w:t>
      </w:r>
    </w:p>
    <w:p w14:paraId="3DB44881" w14:textId="2F3ADC88" w:rsidR="005437D1" w:rsidRDefault="005437D1" w:rsidP="009973FC">
      <w:pPr>
        <w:ind w:right="-24"/>
        <w:rPr>
          <w:szCs w:val="22"/>
        </w:rPr>
      </w:pPr>
      <w:r w:rsidRPr="005437D1">
        <w:rPr>
          <w:szCs w:val="22"/>
        </w:rPr>
        <w:t>L’objectif est d’assurer des conditions optimales de sécurité, de fonctionnalité et de confort pour les élèves comme pour le personnel</w:t>
      </w:r>
      <w:r w:rsidR="00E31FE8">
        <w:rPr>
          <w:szCs w:val="22"/>
        </w:rPr>
        <w:t>.</w:t>
      </w:r>
    </w:p>
    <w:p w14:paraId="484E6071" w14:textId="77777777" w:rsidR="00E31FE8" w:rsidRDefault="00E31FE8" w:rsidP="009973FC">
      <w:pPr>
        <w:ind w:right="-24"/>
        <w:rPr>
          <w:szCs w:val="22"/>
        </w:rPr>
      </w:pPr>
    </w:p>
    <w:p w14:paraId="01D6B841" w14:textId="553A65FA" w:rsidR="005437D1" w:rsidRPr="00501747" w:rsidRDefault="005437D1" w:rsidP="009973FC">
      <w:pPr>
        <w:ind w:right="-24"/>
        <w:rPr>
          <w:szCs w:val="22"/>
        </w:rPr>
      </w:pPr>
      <w:r>
        <w:rPr>
          <w:szCs w:val="22"/>
        </w:rPr>
        <w:t xml:space="preserve">Ces travaux sont </w:t>
      </w:r>
      <w:r w:rsidRPr="00501747">
        <w:rPr>
          <w:szCs w:val="22"/>
        </w:rPr>
        <w:t>décomposés en 1</w:t>
      </w:r>
      <w:r w:rsidR="000A56CB" w:rsidRPr="00501747">
        <w:rPr>
          <w:szCs w:val="22"/>
        </w:rPr>
        <w:t>7</w:t>
      </w:r>
      <w:r w:rsidRPr="00501747">
        <w:rPr>
          <w:szCs w:val="22"/>
        </w:rPr>
        <w:t xml:space="preserve"> lots et concernent les bâtiments listés ci-après : </w:t>
      </w:r>
    </w:p>
    <w:p w14:paraId="256749FD" w14:textId="77777777" w:rsidR="005437D1" w:rsidRPr="00501747" w:rsidRDefault="005437D1" w:rsidP="005437D1">
      <w:pPr>
        <w:ind w:right="-24"/>
        <w:rPr>
          <w:szCs w:val="22"/>
        </w:rPr>
      </w:pPr>
    </w:p>
    <w:tbl>
      <w:tblPr>
        <w:tblStyle w:val="TableauGrille4-Accentuation1"/>
        <w:tblW w:w="8926" w:type="dxa"/>
        <w:jc w:val="center"/>
        <w:tblLayout w:type="fixed"/>
        <w:tblLook w:val="0420" w:firstRow="1" w:lastRow="0" w:firstColumn="0" w:lastColumn="0" w:noHBand="0" w:noVBand="1"/>
      </w:tblPr>
      <w:tblGrid>
        <w:gridCol w:w="851"/>
        <w:gridCol w:w="3397"/>
        <w:gridCol w:w="709"/>
        <w:gridCol w:w="3969"/>
      </w:tblGrid>
      <w:tr w:rsidR="009973FC" w:rsidRPr="00501747" w14:paraId="3F46DBC8" w14:textId="455A2B3E" w:rsidTr="000A56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tcW w:w="851" w:type="dxa"/>
            <w:vAlign w:val="center"/>
          </w:tcPr>
          <w:p w14:paraId="068E477B" w14:textId="77777777" w:rsidR="009973FC" w:rsidRPr="00501747" w:rsidRDefault="009973FC" w:rsidP="0015241C">
            <w:pPr>
              <w:spacing w:before="120"/>
              <w:jc w:val="center"/>
              <w:rPr>
                <w:b w:val="0"/>
                <w:szCs w:val="22"/>
              </w:rPr>
            </w:pPr>
            <w:r w:rsidRPr="00501747">
              <w:rPr>
                <w:b w:val="0"/>
                <w:szCs w:val="22"/>
              </w:rPr>
              <w:t>Lot n°</w:t>
            </w:r>
          </w:p>
        </w:tc>
        <w:tc>
          <w:tcPr>
            <w:tcW w:w="3397" w:type="dxa"/>
            <w:vAlign w:val="center"/>
          </w:tcPr>
          <w:p w14:paraId="1B58F8A0" w14:textId="77777777" w:rsidR="009973FC" w:rsidRPr="00501747" w:rsidRDefault="009973FC" w:rsidP="0015241C">
            <w:pPr>
              <w:spacing w:before="120"/>
              <w:jc w:val="center"/>
              <w:rPr>
                <w:b w:val="0"/>
                <w:szCs w:val="22"/>
              </w:rPr>
            </w:pPr>
            <w:r w:rsidRPr="00501747">
              <w:rPr>
                <w:b w:val="0"/>
                <w:szCs w:val="22"/>
              </w:rPr>
              <w:t>Libellé du lot</w:t>
            </w:r>
          </w:p>
        </w:tc>
        <w:tc>
          <w:tcPr>
            <w:tcW w:w="709" w:type="dxa"/>
          </w:tcPr>
          <w:p w14:paraId="18CDCC9F" w14:textId="1712FF1E" w:rsidR="009973FC" w:rsidRPr="00501747" w:rsidRDefault="009973FC" w:rsidP="0015241C">
            <w:pPr>
              <w:spacing w:before="120"/>
              <w:jc w:val="center"/>
              <w:rPr>
                <w:szCs w:val="22"/>
              </w:rPr>
            </w:pPr>
            <w:r w:rsidRPr="00501747">
              <w:rPr>
                <w:b w:val="0"/>
                <w:szCs w:val="22"/>
              </w:rPr>
              <w:t>Lot n°</w:t>
            </w:r>
          </w:p>
        </w:tc>
        <w:tc>
          <w:tcPr>
            <w:tcW w:w="3969" w:type="dxa"/>
          </w:tcPr>
          <w:p w14:paraId="2F39CAB5" w14:textId="4BD8B701" w:rsidR="009973FC" w:rsidRPr="00501747" w:rsidRDefault="009973FC" w:rsidP="0015241C">
            <w:pPr>
              <w:spacing w:before="120"/>
              <w:jc w:val="center"/>
              <w:rPr>
                <w:szCs w:val="22"/>
              </w:rPr>
            </w:pPr>
            <w:r w:rsidRPr="00501747">
              <w:rPr>
                <w:b w:val="0"/>
                <w:szCs w:val="22"/>
              </w:rPr>
              <w:t>Libellé du lot</w:t>
            </w:r>
          </w:p>
        </w:tc>
      </w:tr>
      <w:tr w:rsidR="000A56CB" w:rsidRPr="00501747" w14:paraId="431A23A0" w14:textId="57224BC8" w:rsidTr="000A56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tcW w:w="851" w:type="dxa"/>
          </w:tcPr>
          <w:p w14:paraId="1C6A5057" w14:textId="7BA9B4AA" w:rsidR="000A56CB" w:rsidRPr="00501747" w:rsidRDefault="008B4E5D" w:rsidP="000A56CB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501747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3397" w:type="dxa"/>
          </w:tcPr>
          <w:p w14:paraId="3598D46D" w14:textId="5D40ECBB" w:rsidR="000A56CB" w:rsidRPr="00501747" w:rsidRDefault="008B4E5D" w:rsidP="000A56CB">
            <w:pPr>
              <w:spacing w:before="12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DESAMIANTAGE</w:t>
            </w:r>
          </w:p>
        </w:tc>
        <w:tc>
          <w:tcPr>
            <w:tcW w:w="709" w:type="dxa"/>
          </w:tcPr>
          <w:p w14:paraId="02A7150A" w14:textId="4871BD24" w:rsidR="000A56CB" w:rsidRPr="00112079" w:rsidRDefault="008B4E5D" w:rsidP="000A56CB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112079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3969" w:type="dxa"/>
          </w:tcPr>
          <w:p w14:paraId="59C2232D" w14:textId="19ACC430" w:rsidR="000A56CB" w:rsidRPr="00501747" w:rsidRDefault="008B4E5D" w:rsidP="000A56CB">
            <w:pPr>
              <w:spacing w:before="12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PLOMBERIE / SANITAIRES</w:t>
            </w:r>
          </w:p>
        </w:tc>
      </w:tr>
      <w:tr w:rsidR="000A56CB" w:rsidRPr="00501747" w14:paraId="0B49A202" w14:textId="07CC684B" w:rsidTr="000A56CB">
        <w:trPr>
          <w:jc w:val="center"/>
        </w:trPr>
        <w:tc>
          <w:tcPr>
            <w:tcW w:w="851" w:type="dxa"/>
          </w:tcPr>
          <w:p w14:paraId="5CD59CA5" w14:textId="5792CF8E" w:rsidR="000A56CB" w:rsidRPr="00501747" w:rsidRDefault="008B4E5D" w:rsidP="000A56CB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501747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3397" w:type="dxa"/>
          </w:tcPr>
          <w:p w14:paraId="09E758E3" w14:textId="21D0799C" w:rsidR="000A56CB" w:rsidRPr="00501747" w:rsidRDefault="008B4E5D" w:rsidP="000A56CB">
            <w:pPr>
              <w:spacing w:before="12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GROS-OEUVRE</w:t>
            </w:r>
          </w:p>
        </w:tc>
        <w:tc>
          <w:tcPr>
            <w:tcW w:w="709" w:type="dxa"/>
          </w:tcPr>
          <w:p w14:paraId="26C3B91B" w14:textId="13685798" w:rsidR="000A56CB" w:rsidRPr="00501747" w:rsidRDefault="008B4E5D" w:rsidP="007237F9">
            <w:pPr>
              <w:spacing w:before="120"/>
              <w:jc w:val="center"/>
              <w:rPr>
                <w:b/>
                <w:sz w:val="20"/>
                <w:szCs w:val="20"/>
              </w:rPr>
            </w:pPr>
            <w:r w:rsidRPr="00501747">
              <w:rPr>
                <w:b/>
                <w:sz w:val="20"/>
                <w:szCs w:val="20"/>
              </w:rPr>
              <w:t>15</w:t>
            </w:r>
          </w:p>
        </w:tc>
        <w:tc>
          <w:tcPr>
            <w:tcW w:w="3969" w:type="dxa"/>
          </w:tcPr>
          <w:p w14:paraId="47C9AAC9" w14:textId="6B8185FC" w:rsidR="000A56CB" w:rsidRPr="00501747" w:rsidRDefault="008B4E5D" w:rsidP="000A56CB">
            <w:pPr>
              <w:spacing w:before="12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MENUISERIE ALUMINIUM</w:t>
            </w:r>
          </w:p>
        </w:tc>
      </w:tr>
      <w:tr w:rsidR="000A56CB" w:rsidRPr="00501747" w14:paraId="0A42AD99" w14:textId="1EA9BAF0" w:rsidTr="000A56CB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2D8DA48" w14:textId="480D1FE5" w:rsidR="000A56CB" w:rsidRPr="00501747" w:rsidRDefault="008B4E5D" w:rsidP="000A56CB">
            <w:pPr>
              <w:spacing w:before="120"/>
              <w:jc w:val="center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02A</w:t>
            </w:r>
          </w:p>
        </w:tc>
        <w:tc>
          <w:tcPr>
            <w:tcW w:w="3397" w:type="dxa"/>
          </w:tcPr>
          <w:p w14:paraId="743AAE6E" w14:textId="5DBD6658" w:rsidR="000A56CB" w:rsidRPr="00501747" w:rsidRDefault="008B4E5D" w:rsidP="000A56C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VRD</w:t>
            </w:r>
          </w:p>
        </w:tc>
        <w:tc>
          <w:tcPr>
            <w:tcW w:w="709" w:type="dxa"/>
          </w:tcPr>
          <w:p w14:paraId="64BF6F8F" w14:textId="5D5E1F4E" w:rsidR="000A56CB" w:rsidRPr="00501747" w:rsidRDefault="008B4E5D" w:rsidP="007237F9">
            <w:pPr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501747">
              <w:rPr>
                <w:b/>
                <w:sz w:val="20"/>
                <w:szCs w:val="20"/>
              </w:rPr>
              <w:t>16</w:t>
            </w:r>
          </w:p>
        </w:tc>
        <w:tc>
          <w:tcPr>
            <w:tcW w:w="3969" w:type="dxa"/>
          </w:tcPr>
          <w:p w14:paraId="70753B76" w14:textId="042EE9EE" w:rsidR="000A56CB" w:rsidRPr="00501747" w:rsidRDefault="008B4E5D" w:rsidP="000A56C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MENUISERIE BOIS</w:t>
            </w:r>
          </w:p>
        </w:tc>
      </w:tr>
      <w:tr w:rsidR="000A56CB" w:rsidRPr="00501747" w14:paraId="08A73DD6" w14:textId="5C77197F" w:rsidTr="000A56C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3B0A6EF8" w14:textId="69EF13EE" w:rsidR="000A56CB" w:rsidRPr="00501747" w:rsidRDefault="008B4E5D" w:rsidP="000A56CB">
            <w:pPr>
              <w:spacing w:before="120"/>
              <w:jc w:val="center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02B</w:t>
            </w:r>
          </w:p>
        </w:tc>
        <w:tc>
          <w:tcPr>
            <w:tcW w:w="3397" w:type="dxa"/>
          </w:tcPr>
          <w:p w14:paraId="1A4FF644" w14:textId="640DBACF" w:rsidR="000A56CB" w:rsidRPr="00501747" w:rsidRDefault="008B4E5D" w:rsidP="000A56C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 xml:space="preserve">REVÊTEMENTS ET OUVRAGES MAÇONNÈS </w:t>
            </w:r>
          </w:p>
        </w:tc>
        <w:tc>
          <w:tcPr>
            <w:tcW w:w="709" w:type="dxa"/>
          </w:tcPr>
          <w:p w14:paraId="4E80DC82" w14:textId="49A5ADB7" w:rsidR="000A56CB" w:rsidRPr="00501747" w:rsidRDefault="008B4E5D" w:rsidP="007237F9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501747">
              <w:rPr>
                <w:b/>
                <w:sz w:val="20"/>
                <w:szCs w:val="20"/>
              </w:rPr>
              <w:t>19</w:t>
            </w:r>
          </w:p>
        </w:tc>
        <w:tc>
          <w:tcPr>
            <w:tcW w:w="3969" w:type="dxa"/>
          </w:tcPr>
          <w:p w14:paraId="601A123F" w14:textId="5A76BCE4" w:rsidR="000A56CB" w:rsidRPr="00501747" w:rsidRDefault="008B4E5D" w:rsidP="000A56C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REVÊTEMENTS SOLS &amp; MURS</w:t>
            </w:r>
          </w:p>
        </w:tc>
      </w:tr>
      <w:tr w:rsidR="000A56CB" w:rsidRPr="00501747" w14:paraId="21C54ABE" w14:textId="633AF76A" w:rsidTr="000A56CB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12FBF7E3" w14:textId="6A3FFD23" w:rsidR="000A56CB" w:rsidRPr="00501747" w:rsidRDefault="008B4E5D" w:rsidP="000A56CB">
            <w:pPr>
              <w:spacing w:before="120"/>
              <w:jc w:val="center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04</w:t>
            </w:r>
          </w:p>
        </w:tc>
        <w:tc>
          <w:tcPr>
            <w:tcW w:w="3397" w:type="dxa"/>
          </w:tcPr>
          <w:p w14:paraId="67617B55" w14:textId="0DFDAE3E" w:rsidR="000A56CB" w:rsidRPr="00501747" w:rsidRDefault="008B4E5D" w:rsidP="000A56C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CHARPENTE / COUVERTURE</w:t>
            </w:r>
          </w:p>
        </w:tc>
        <w:tc>
          <w:tcPr>
            <w:tcW w:w="709" w:type="dxa"/>
          </w:tcPr>
          <w:p w14:paraId="2F497537" w14:textId="4F449FF2" w:rsidR="000A56CB" w:rsidRPr="00501747" w:rsidRDefault="008B4E5D" w:rsidP="007237F9">
            <w:pPr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501747">
              <w:rPr>
                <w:b/>
                <w:sz w:val="20"/>
                <w:szCs w:val="20"/>
              </w:rPr>
              <w:t>21</w:t>
            </w:r>
          </w:p>
        </w:tc>
        <w:tc>
          <w:tcPr>
            <w:tcW w:w="3969" w:type="dxa"/>
          </w:tcPr>
          <w:p w14:paraId="6832995D" w14:textId="73C3EC7C" w:rsidR="000A56CB" w:rsidRPr="00501747" w:rsidRDefault="008B4E5D" w:rsidP="000A56C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ÉQUIPEMENTS / MOBILIERS</w:t>
            </w:r>
          </w:p>
        </w:tc>
      </w:tr>
      <w:tr w:rsidR="000A56CB" w:rsidRPr="00501747" w14:paraId="112055C8" w14:textId="78326849" w:rsidTr="000A56C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8D10CDA" w14:textId="421FE89F" w:rsidR="000A56CB" w:rsidRPr="00501747" w:rsidRDefault="008B4E5D" w:rsidP="000A56CB">
            <w:pPr>
              <w:spacing w:before="120"/>
              <w:jc w:val="center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06</w:t>
            </w:r>
          </w:p>
        </w:tc>
        <w:tc>
          <w:tcPr>
            <w:tcW w:w="3397" w:type="dxa"/>
          </w:tcPr>
          <w:p w14:paraId="76E6D904" w14:textId="4120D43D" w:rsidR="000A56CB" w:rsidRPr="00501747" w:rsidRDefault="001F3B13" w:rsidP="000A56C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ÉTANCHÉITÉ</w:t>
            </w:r>
          </w:p>
        </w:tc>
        <w:tc>
          <w:tcPr>
            <w:tcW w:w="709" w:type="dxa"/>
          </w:tcPr>
          <w:p w14:paraId="38BDF3F0" w14:textId="43B16219" w:rsidR="000A56CB" w:rsidRPr="00501747" w:rsidRDefault="008B4E5D" w:rsidP="007237F9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501747">
              <w:rPr>
                <w:b/>
                <w:sz w:val="20"/>
                <w:szCs w:val="20"/>
              </w:rPr>
              <w:t>22</w:t>
            </w:r>
          </w:p>
        </w:tc>
        <w:tc>
          <w:tcPr>
            <w:tcW w:w="3969" w:type="dxa"/>
          </w:tcPr>
          <w:p w14:paraId="40D7C11D" w14:textId="30172B8A" w:rsidR="000A56CB" w:rsidRPr="00501747" w:rsidRDefault="008B4E5D" w:rsidP="000A56C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 xml:space="preserve">CLOISONS LÉGÈRES / FAUX PLAFONDS </w:t>
            </w:r>
          </w:p>
        </w:tc>
      </w:tr>
      <w:tr w:rsidR="000A56CB" w:rsidRPr="00501747" w14:paraId="3E090B74" w14:textId="30185478" w:rsidTr="000A56CB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20879FB7" w14:textId="5DD0A460" w:rsidR="000A56CB" w:rsidRPr="00501747" w:rsidRDefault="008B4E5D" w:rsidP="000A56CB">
            <w:pPr>
              <w:spacing w:before="120"/>
              <w:jc w:val="center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10</w:t>
            </w:r>
          </w:p>
        </w:tc>
        <w:tc>
          <w:tcPr>
            <w:tcW w:w="3397" w:type="dxa"/>
          </w:tcPr>
          <w:p w14:paraId="0E0702F4" w14:textId="5A514F52" w:rsidR="000A56CB" w:rsidRPr="00501747" w:rsidRDefault="008B4E5D" w:rsidP="000A56C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PEINTURE / MIROITERIE / NETTOYAGE</w:t>
            </w:r>
          </w:p>
        </w:tc>
        <w:tc>
          <w:tcPr>
            <w:tcW w:w="709" w:type="dxa"/>
          </w:tcPr>
          <w:p w14:paraId="50E4BB84" w14:textId="134351E7" w:rsidR="000A56CB" w:rsidRPr="00501747" w:rsidRDefault="008B4E5D" w:rsidP="007237F9">
            <w:pPr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sz w:val="20"/>
                <w:szCs w:val="20"/>
              </w:rPr>
            </w:pPr>
            <w:r w:rsidRPr="00501747">
              <w:rPr>
                <w:b/>
                <w:sz w:val="20"/>
                <w:szCs w:val="20"/>
              </w:rPr>
              <w:t>25</w:t>
            </w:r>
          </w:p>
        </w:tc>
        <w:tc>
          <w:tcPr>
            <w:tcW w:w="3969" w:type="dxa"/>
          </w:tcPr>
          <w:p w14:paraId="306D5EC1" w14:textId="76F676CC" w:rsidR="000A56CB" w:rsidRPr="00501747" w:rsidRDefault="008B4E5D" w:rsidP="000A56C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AMÉNAGEMENTS EXTÉRIEURS ET CLÔTURES</w:t>
            </w:r>
          </w:p>
        </w:tc>
      </w:tr>
      <w:tr w:rsidR="000A56CB" w:rsidRPr="00501747" w14:paraId="38AB665B" w14:textId="6ED8DFD0" w:rsidTr="000A56CB">
        <w:tblPrEx>
          <w:tblLook w:val="04A0" w:firstRow="1" w:lastRow="0" w:firstColumn="1" w:lastColumn="0" w:noHBand="0" w:noVBand="1"/>
        </w:tblPrEx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7C093F8C" w14:textId="2A0B163E" w:rsidR="000A56CB" w:rsidRPr="00501747" w:rsidRDefault="008B4E5D" w:rsidP="000A56CB">
            <w:pPr>
              <w:spacing w:before="120"/>
              <w:jc w:val="center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13A</w:t>
            </w:r>
          </w:p>
        </w:tc>
        <w:tc>
          <w:tcPr>
            <w:tcW w:w="3397" w:type="dxa"/>
          </w:tcPr>
          <w:p w14:paraId="09D7D8F8" w14:textId="57815AAE" w:rsidR="000A56CB" w:rsidRPr="00501747" w:rsidRDefault="008B4E5D" w:rsidP="000A56C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ÉLECTRICITÉ - CFO / CFA</w:t>
            </w:r>
          </w:p>
        </w:tc>
        <w:tc>
          <w:tcPr>
            <w:tcW w:w="709" w:type="dxa"/>
          </w:tcPr>
          <w:p w14:paraId="36D3536D" w14:textId="1B5C70A3" w:rsidR="000A56CB" w:rsidRPr="00501747" w:rsidRDefault="008B4E5D" w:rsidP="007237F9">
            <w:pPr>
              <w:spacing w:before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3969" w:type="dxa"/>
          </w:tcPr>
          <w:p w14:paraId="110F1644" w14:textId="2F60BF93" w:rsidR="000A56CB" w:rsidRPr="00501747" w:rsidRDefault="008B4E5D" w:rsidP="000A56CB">
            <w:pPr>
              <w:spacing w:before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CLIMATISATION / VENTILATION</w:t>
            </w:r>
          </w:p>
        </w:tc>
      </w:tr>
      <w:tr w:rsidR="000A56CB" w:rsidRPr="00F86C80" w14:paraId="57F52FA3" w14:textId="77777777" w:rsidTr="000A56CB">
        <w:tblPrEx>
          <w:tblLook w:val="04A0" w:firstRow="1" w:lastRow="0" w:firstColumn="1" w:lastColumn="0" w:noHBand="0" w:noVBand="1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51" w:type="dxa"/>
          </w:tcPr>
          <w:p w14:paraId="693974C6" w14:textId="43D91EF0" w:rsidR="000A56CB" w:rsidRPr="00501747" w:rsidRDefault="008B4E5D" w:rsidP="000A56CB">
            <w:pPr>
              <w:spacing w:before="120"/>
              <w:jc w:val="center"/>
              <w:rPr>
                <w:sz w:val="20"/>
                <w:szCs w:val="20"/>
              </w:rPr>
            </w:pPr>
            <w:r w:rsidRPr="00501747">
              <w:rPr>
                <w:sz w:val="20"/>
                <w:szCs w:val="20"/>
              </w:rPr>
              <w:t>13B</w:t>
            </w:r>
          </w:p>
        </w:tc>
        <w:tc>
          <w:tcPr>
            <w:tcW w:w="3397" w:type="dxa"/>
          </w:tcPr>
          <w:p w14:paraId="5C41B9BA" w14:textId="52F3EE91" w:rsidR="000A56CB" w:rsidRPr="00501747" w:rsidRDefault="008B4E5D" w:rsidP="000A56C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aps/>
                <w:sz w:val="20"/>
                <w:szCs w:val="20"/>
              </w:rPr>
            </w:pPr>
            <w:bookmarkStart w:id="0" w:name="_Hlk221993150"/>
            <w:r w:rsidRPr="00501747">
              <w:rPr>
                <w:sz w:val="20"/>
                <w:szCs w:val="20"/>
              </w:rPr>
              <w:t>SÉCURISATION ACTIVE</w:t>
            </w:r>
            <w:bookmarkEnd w:id="0"/>
          </w:p>
        </w:tc>
        <w:tc>
          <w:tcPr>
            <w:tcW w:w="709" w:type="dxa"/>
          </w:tcPr>
          <w:p w14:paraId="607F00B1" w14:textId="77777777" w:rsidR="000A56CB" w:rsidRPr="0069130E" w:rsidRDefault="000A56CB" w:rsidP="007237F9">
            <w:pPr>
              <w:spacing w:before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  <w:tc>
          <w:tcPr>
            <w:tcW w:w="3969" w:type="dxa"/>
          </w:tcPr>
          <w:p w14:paraId="034A6444" w14:textId="77777777" w:rsidR="000A56CB" w:rsidRPr="0069130E" w:rsidRDefault="000A56CB" w:rsidP="000A56CB">
            <w:pPr>
              <w:spacing w:before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</w:p>
        </w:tc>
      </w:tr>
    </w:tbl>
    <w:p w14:paraId="40F4ED22" w14:textId="77777777" w:rsidR="00024198" w:rsidRPr="00F54F4B" w:rsidRDefault="00024198" w:rsidP="00D256B7">
      <w:pPr>
        <w:ind w:right="-24"/>
        <w:rPr>
          <w:szCs w:val="22"/>
        </w:rPr>
      </w:pPr>
    </w:p>
    <w:p w14:paraId="0F39F9BC" w14:textId="77777777" w:rsidR="00C60AC1" w:rsidRPr="008E14AA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 xml:space="preserve">Le dossier de consultation peut être consulté et </w:t>
      </w:r>
      <w:r w:rsidRPr="008E14AA">
        <w:rPr>
          <w:szCs w:val="22"/>
        </w:rPr>
        <w:t>retiré gratuitement</w:t>
      </w:r>
      <w:r w:rsidR="008E14AA" w:rsidRPr="008E14AA">
        <w:rPr>
          <w:szCs w:val="22"/>
        </w:rPr>
        <w:t> </w:t>
      </w:r>
      <w:r w:rsidRPr="008E14AA">
        <w:rPr>
          <w:szCs w:val="22"/>
        </w:rPr>
        <w:t xml:space="preserve">sur le site </w:t>
      </w:r>
      <w:hyperlink r:id="rId8" w:history="1">
        <w:r w:rsidRPr="008E14AA">
          <w:rPr>
            <w:rStyle w:val="Lienhypertexte"/>
            <w:szCs w:val="22"/>
          </w:rPr>
          <w:t>www.marchespublics.nc</w:t>
        </w:r>
      </w:hyperlink>
      <w:r w:rsidR="008E14AA" w:rsidRPr="008E14AA">
        <w:rPr>
          <w:szCs w:val="22"/>
        </w:rPr>
        <w:t>.</w:t>
      </w:r>
    </w:p>
    <w:p w14:paraId="3E2E669B" w14:textId="77777777" w:rsidR="008E14AA" w:rsidRPr="00F54F4B" w:rsidRDefault="008E14AA" w:rsidP="00D256B7">
      <w:pPr>
        <w:ind w:right="-24"/>
        <w:rPr>
          <w:szCs w:val="22"/>
        </w:rPr>
      </w:pPr>
    </w:p>
    <w:p w14:paraId="152322D3" w14:textId="77777777" w:rsidR="00C60AC1" w:rsidRPr="00F54F4B" w:rsidRDefault="00C60AC1" w:rsidP="00D256B7">
      <w:pPr>
        <w:ind w:right="-24"/>
        <w:rPr>
          <w:szCs w:val="22"/>
        </w:rPr>
      </w:pPr>
      <w:r w:rsidRPr="00F54F4B">
        <w:rPr>
          <w:szCs w:val="22"/>
        </w:rPr>
        <w:t>Les candidats sont invités à s’inscrire sur la plateforme afin de pouvoir être destinataires des éventuels modificatifs apportés au dossier de consultation.</w:t>
      </w:r>
    </w:p>
    <w:p w14:paraId="7FFBBC4F" w14:textId="77777777" w:rsidR="000F0176" w:rsidRPr="00F54F4B" w:rsidRDefault="000F0176" w:rsidP="00D256B7">
      <w:pPr>
        <w:ind w:right="-24"/>
        <w:rPr>
          <w:iCs/>
          <w:szCs w:val="22"/>
        </w:rPr>
      </w:pPr>
    </w:p>
    <w:p w14:paraId="282DCBDC" w14:textId="23676341" w:rsidR="004B1E78" w:rsidRPr="009852A5" w:rsidRDefault="00024198" w:rsidP="00696656">
      <w:pPr>
        <w:pStyle w:val="Commentaire"/>
        <w:rPr>
          <w:iCs/>
        </w:rPr>
      </w:pPr>
      <w:r w:rsidRPr="00063DAF">
        <w:rPr>
          <w:szCs w:val="22"/>
        </w:rPr>
        <w:t xml:space="preserve">Les offres devront </w:t>
      </w:r>
      <w:r w:rsidR="00EF19EE" w:rsidRPr="00063DAF">
        <w:rPr>
          <w:szCs w:val="22"/>
        </w:rPr>
        <w:t xml:space="preserve">être réceptionnées </w:t>
      </w:r>
      <w:r w:rsidR="00EF19EE" w:rsidRPr="009852A5">
        <w:rPr>
          <w:szCs w:val="22"/>
        </w:rPr>
        <w:t>avant le </w:t>
      </w:r>
      <w:r w:rsidR="00D92997" w:rsidRPr="009852A5">
        <w:rPr>
          <w:b/>
          <w:szCs w:val="22"/>
        </w:rPr>
        <w:t>l</w:t>
      </w:r>
      <w:r w:rsidR="00A97E78" w:rsidRPr="009852A5">
        <w:rPr>
          <w:b/>
          <w:szCs w:val="22"/>
        </w:rPr>
        <w:t>undi</w:t>
      </w:r>
      <w:r w:rsidR="00A54C63" w:rsidRPr="009852A5">
        <w:rPr>
          <w:b/>
          <w:szCs w:val="22"/>
        </w:rPr>
        <w:t xml:space="preserve"> </w:t>
      </w:r>
      <w:sdt>
        <w:sdtPr>
          <w:rPr>
            <w:b/>
            <w:szCs w:val="22"/>
          </w:rPr>
          <w:id w:val="-906452005"/>
          <w:placeholder>
            <w:docPart w:val="E81534366BD94F22A93C47B74A972A0F"/>
          </w:placeholder>
          <w:date w:fullDate="2026-04-20T00:00:00Z">
            <w:dateFormat w:val="d MMMM yyyy"/>
            <w:lid w:val="fr-NC"/>
            <w:storeMappedDataAs w:val="dateTime"/>
            <w:calendar w:val="gregorian"/>
          </w:date>
        </w:sdtPr>
        <w:sdtEndPr/>
        <w:sdtContent>
          <w:r w:rsidR="003D2DB8">
            <w:rPr>
              <w:b/>
              <w:szCs w:val="22"/>
              <w:lang w:val="fr-NC"/>
            </w:rPr>
            <w:t>20 avril 2026</w:t>
          </w:r>
        </w:sdtContent>
      </w:sdt>
      <w:r w:rsidR="00A54C63" w:rsidRPr="009852A5">
        <w:rPr>
          <w:b/>
          <w:color w:val="00B0F0"/>
          <w:szCs w:val="22"/>
        </w:rPr>
        <w:t xml:space="preserve"> </w:t>
      </w:r>
      <w:r w:rsidR="00EF19EE" w:rsidRPr="009852A5">
        <w:rPr>
          <w:b/>
          <w:szCs w:val="22"/>
        </w:rPr>
        <w:t>à 15h30</w:t>
      </w:r>
      <w:r w:rsidR="00063DAF" w:rsidRPr="009852A5">
        <w:rPr>
          <w:b/>
          <w:szCs w:val="22"/>
        </w:rPr>
        <w:t xml:space="preserve"> </w:t>
      </w:r>
      <w:r w:rsidR="00696656" w:rsidRPr="009852A5">
        <w:t xml:space="preserve">uniquement </w:t>
      </w:r>
      <w:r w:rsidR="004B1E78" w:rsidRPr="009852A5">
        <w:t xml:space="preserve">par voie électronique sur la plateforme des marchés publics de la Nouvelle-Calédonie en se connectant au profil entreprise : </w:t>
      </w:r>
      <w:hyperlink r:id="rId9" w:history="1">
        <w:r w:rsidR="004B1E78" w:rsidRPr="009852A5">
          <w:rPr>
            <w:rStyle w:val="Lienhypertexte"/>
          </w:rPr>
          <w:t>www.marchespublics.nc</w:t>
        </w:r>
      </w:hyperlink>
      <w:r w:rsidR="004B1E78" w:rsidRPr="009852A5">
        <w:t> ;</w:t>
      </w:r>
    </w:p>
    <w:p w14:paraId="165809A5" w14:textId="77777777" w:rsidR="00024198" w:rsidRPr="009852A5" w:rsidRDefault="00024198" w:rsidP="00D256B7">
      <w:pPr>
        <w:ind w:right="-24"/>
        <w:rPr>
          <w:szCs w:val="22"/>
        </w:rPr>
      </w:pPr>
    </w:p>
    <w:p w14:paraId="4A76C7D9" w14:textId="294DC675" w:rsidR="00A014C3" w:rsidRPr="009852A5" w:rsidRDefault="006A741A" w:rsidP="00A014C3">
      <w:pPr>
        <w:rPr>
          <w:szCs w:val="22"/>
        </w:rPr>
      </w:pPr>
      <w:r w:rsidRPr="009852A5">
        <w:rPr>
          <w:szCs w:val="22"/>
        </w:rPr>
        <w:t xml:space="preserve">Une visite </w:t>
      </w:r>
      <w:sdt>
        <w:sdtPr>
          <w:rPr>
            <w:szCs w:val="22"/>
          </w:rPr>
          <w:alias w:val="Type visite"/>
          <w:tag w:val="Type visite"/>
          <w:id w:val="1941258854"/>
          <w:placeholder>
            <w:docPart w:val="25FE9EF257414361B938C7E0E49A1AF4"/>
          </w:placeholder>
          <w:comboBox>
            <w:listItem w:displayText="obligatoire" w:value="obligatoire"/>
            <w:listItem w:displayText="non obligatoire" w:value="non obligatoire"/>
          </w:comboBox>
        </w:sdtPr>
        <w:sdtEndPr/>
        <w:sdtContent>
          <w:r w:rsidR="00D7027E" w:rsidRPr="009852A5">
            <w:rPr>
              <w:szCs w:val="22"/>
            </w:rPr>
            <w:t>non obligatoire</w:t>
          </w:r>
        </w:sdtContent>
      </w:sdt>
      <w:r w:rsidR="00EF19EE" w:rsidRPr="009852A5">
        <w:rPr>
          <w:szCs w:val="22"/>
        </w:rPr>
        <w:t xml:space="preserve"> </w:t>
      </w:r>
      <w:r w:rsidRPr="009852A5">
        <w:rPr>
          <w:szCs w:val="22"/>
        </w:rPr>
        <w:t>des lieux</w:t>
      </w:r>
      <w:r w:rsidR="009C5E15" w:rsidRPr="009852A5">
        <w:rPr>
          <w:szCs w:val="22"/>
        </w:rPr>
        <w:t xml:space="preserve"> </w:t>
      </w:r>
      <w:r w:rsidR="00A014C3" w:rsidRPr="009852A5">
        <w:rPr>
          <w:szCs w:val="22"/>
        </w:rPr>
        <w:t>est prévue le</w:t>
      </w:r>
      <w:r w:rsidR="008A1B46" w:rsidRPr="009852A5">
        <w:rPr>
          <w:szCs w:val="22"/>
        </w:rPr>
        <w:t xml:space="preserve"> </w:t>
      </w:r>
      <w:sdt>
        <w:sdtPr>
          <w:rPr>
            <w:szCs w:val="22"/>
          </w:rPr>
          <w:id w:val="-1817868814"/>
          <w:placeholder>
            <w:docPart w:val="B46984F8400842E1B744136F77D89501"/>
          </w:placeholder>
          <w:date w:fullDate="2026-03-26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3D2DB8">
            <w:rPr>
              <w:szCs w:val="22"/>
              <w:lang w:val="fr-NC"/>
            </w:rPr>
            <w:t>jeudi 26 mars 2026</w:t>
          </w:r>
        </w:sdtContent>
      </w:sdt>
      <w:r w:rsidR="008A1B46" w:rsidRPr="009852A5">
        <w:rPr>
          <w:szCs w:val="22"/>
        </w:rPr>
        <w:t xml:space="preserve"> à </w:t>
      </w:r>
      <w:sdt>
        <w:sdtPr>
          <w:rPr>
            <w:szCs w:val="22"/>
          </w:rPr>
          <w:id w:val="-388493144"/>
          <w:placeholder>
            <w:docPart w:val="D1A525B61B684167A82DBED6A43212B4"/>
          </w:placeholder>
        </w:sdtPr>
        <w:sdtEndPr/>
        <w:sdtContent>
          <w:r w:rsidR="007237F9" w:rsidRPr="009852A5">
            <w:rPr>
              <w:szCs w:val="22"/>
            </w:rPr>
            <w:t>1</w:t>
          </w:r>
          <w:r w:rsidR="003D2DB8">
            <w:rPr>
              <w:szCs w:val="22"/>
            </w:rPr>
            <w:t>6</w:t>
          </w:r>
          <w:r w:rsidR="007237F9" w:rsidRPr="009852A5">
            <w:rPr>
              <w:szCs w:val="22"/>
            </w:rPr>
            <w:t>H</w:t>
          </w:r>
          <w:r w:rsidR="003D2DB8">
            <w:rPr>
              <w:szCs w:val="22"/>
            </w:rPr>
            <w:t>0</w:t>
          </w:r>
          <w:r w:rsidR="007237F9" w:rsidRPr="009852A5">
            <w:rPr>
              <w:szCs w:val="22"/>
            </w:rPr>
            <w:t>0</w:t>
          </w:r>
        </w:sdtContent>
      </w:sdt>
      <w:r w:rsidR="006939BB" w:rsidRPr="009852A5">
        <w:rPr>
          <w:szCs w:val="22"/>
        </w:rPr>
        <w:t>.</w:t>
      </w:r>
      <w:r w:rsidR="00A014C3" w:rsidRPr="009852A5">
        <w:rPr>
          <w:szCs w:val="22"/>
        </w:rPr>
        <w:t xml:space="preserve"> </w:t>
      </w:r>
      <w:r w:rsidR="00A014C3" w:rsidRPr="009852A5">
        <w:rPr>
          <w:b/>
          <w:color w:val="0070C0"/>
          <w:szCs w:val="22"/>
        </w:rPr>
        <w:t xml:space="preserve"> </w:t>
      </w:r>
      <w:r w:rsidR="006939BB" w:rsidRPr="009852A5">
        <w:rPr>
          <w:szCs w:val="22"/>
        </w:rPr>
        <w:t>L</w:t>
      </w:r>
      <w:r w:rsidR="00700790" w:rsidRPr="009852A5">
        <w:rPr>
          <w:szCs w:val="22"/>
        </w:rPr>
        <w:t xml:space="preserve">es </w:t>
      </w:r>
      <w:r w:rsidR="006939BB" w:rsidRPr="009852A5">
        <w:rPr>
          <w:szCs w:val="22"/>
        </w:rPr>
        <w:t>entreprise</w:t>
      </w:r>
      <w:r w:rsidR="00700790" w:rsidRPr="009852A5">
        <w:rPr>
          <w:szCs w:val="22"/>
        </w:rPr>
        <w:t>s intéressées</w:t>
      </w:r>
      <w:r w:rsidR="006939BB" w:rsidRPr="009852A5">
        <w:rPr>
          <w:szCs w:val="22"/>
        </w:rPr>
        <w:t xml:space="preserve"> devr</w:t>
      </w:r>
      <w:r w:rsidR="00700790" w:rsidRPr="009852A5">
        <w:rPr>
          <w:szCs w:val="22"/>
        </w:rPr>
        <w:t>ont</w:t>
      </w:r>
      <w:r w:rsidR="006939BB" w:rsidRPr="009852A5">
        <w:rPr>
          <w:szCs w:val="22"/>
        </w:rPr>
        <w:t xml:space="preserve"> confirmer </w:t>
      </w:r>
      <w:r w:rsidR="00700790" w:rsidRPr="009852A5">
        <w:rPr>
          <w:szCs w:val="22"/>
        </w:rPr>
        <w:t>leur</w:t>
      </w:r>
      <w:r w:rsidR="006939BB" w:rsidRPr="009852A5">
        <w:rPr>
          <w:szCs w:val="22"/>
        </w:rPr>
        <w:t xml:space="preserve"> présence </w:t>
      </w:r>
      <w:r w:rsidR="00672563" w:rsidRPr="009852A5">
        <w:rPr>
          <w:szCs w:val="22"/>
        </w:rPr>
        <w:t>selon les modalités prévues au règlement particulier de l’appel d’o</w:t>
      </w:r>
      <w:r w:rsidR="009C5E15" w:rsidRPr="009852A5">
        <w:rPr>
          <w:szCs w:val="22"/>
        </w:rPr>
        <w:t>ffres</w:t>
      </w:r>
      <w:r w:rsidR="006939BB" w:rsidRPr="009852A5">
        <w:rPr>
          <w:szCs w:val="22"/>
        </w:rPr>
        <w:t xml:space="preserve"> (article 2.</w:t>
      </w:r>
      <w:r w:rsidR="00A562CC" w:rsidRPr="009852A5">
        <w:rPr>
          <w:szCs w:val="22"/>
        </w:rPr>
        <w:t>12</w:t>
      </w:r>
      <w:r w:rsidR="006939BB" w:rsidRPr="009852A5">
        <w:rPr>
          <w:szCs w:val="22"/>
        </w:rPr>
        <w:t>)</w:t>
      </w:r>
      <w:r w:rsidR="005C7769" w:rsidRPr="009852A5">
        <w:rPr>
          <w:szCs w:val="22"/>
        </w:rPr>
        <w:t>.</w:t>
      </w:r>
      <w:r w:rsidR="006939BB" w:rsidRPr="009852A5">
        <w:rPr>
          <w:szCs w:val="22"/>
        </w:rPr>
        <w:t xml:space="preserve"> </w:t>
      </w:r>
    </w:p>
    <w:p w14:paraId="54B35A60" w14:textId="77777777" w:rsidR="00CE6C91" w:rsidRPr="009852A5" w:rsidRDefault="00CE6C91" w:rsidP="00A014C3">
      <w:pPr>
        <w:rPr>
          <w:b/>
          <w:color w:val="0070C0"/>
          <w:szCs w:val="22"/>
        </w:rPr>
      </w:pPr>
    </w:p>
    <w:p w14:paraId="49DD9F8E" w14:textId="0F21DE48" w:rsidR="00A94477" w:rsidRDefault="00A94477" w:rsidP="00A014C3">
      <w:pPr>
        <w:rPr>
          <w:b/>
          <w:color w:val="0070C0"/>
          <w:szCs w:val="22"/>
        </w:rPr>
      </w:pPr>
      <w:r w:rsidRPr="009852A5">
        <w:rPr>
          <w:szCs w:val="22"/>
        </w:rPr>
        <w:t xml:space="preserve">Date de publication officielle le </w:t>
      </w:r>
      <w:sdt>
        <w:sdtPr>
          <w:rPr>
            <w:szCs w:val="22"/>
          </w:rPr>
          <w:id w:val="-105577265"/>
          <w:placeholder>
            <w:docPart w:val="2C79634CBFD4488194A5F3679FEF4EC4"/>
          </w:placeholder>
          <w:date w:fullDate="2026-03-19T00:00:00Z">
            <w:dateFormat w:val="dddd d MMMM yyyy"/>
            <w:lid w:val="fr-NC"/>
            <w:storeMappedDataAs w:val="dateTime"/>
            <w:calendar w:val="gregorian"/>
          </w:date>
        </w:sdtPr>
        <w:sdtEndPr/>
        <w:sdtContent>
          <w:r w:rsidR="003D2DB8">
            <w:rPr>
              <w:szCs w:val="22"/>
              <w:lang w:val="fr-NC"/>
            </w:rPr>
            <w:t>jeudi 19 mars 2026</w:t>
          </w:r>
        </w:sdtContent>
      </w:sdt>
      <w:r w:rsidRPr="009852A5">
        <w:rPr>
          <w:color w:val="00B0F0"/>
          <w:szCs w:val="22"/>
        </w:rPr>
        <w:t xml:space="preserve"> </w:t>
      </w:r>
      <w:r w:rsidRPr="009852A5">
        <w:rPr>
          <w:szCs w:val="22"/>
        </w:rPr>
        <w:t>sur la Plate</w:t>
      </w:r>
      <w:bookmarkStart w:id="1" w:name="_GoBack"/>
      <w:bookmarkEnd w:id="1"/>
      <w:r w:rsidRPr="009852A5">
        <w:rPr>
          <w:szCs w:val="22"/>
        </w:rPr>
        <w:t>forme des marchés</w:t>
      </w:r>
      <w:r w:rsidRPr="00A94477">
        <w:rPr>
          <w:szCs w:val="22"/>
        </w:rPr>
        <w:t xml:space="preserve"> NC</w:t>
      </w:r>
      <w:r>
        <w:rPr>
          <w:szCs w:val="22"/>
        </w:rPr>
        <w:t>.</w:t>
      </w:r>
    </w:p>
    <w:sectPr w:rsidR="00A94477" w:rsidSect="007D0B6C">
      <w:headerReference w:type="default" r:id="rId10"/>
      <w:footerReference w:type="first" r:id="rId11"/>
      <w:pgSz w:w="11906" w:h="16838" w:code="9"/>
      <w:pgMar w:top="720" w:right="1134" w:bottom="720" w:left="1134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7A39ED" w14:textId="77777777" w:rsidR="005437D1" w:rsidRDefault="005437D1" w:rsidP="00126594">
      <w:r>
        <w:separator/>
      </w:r>
    </w:p>
  </w:endnote>
  <w:endnote w:type="continuationSeparator" w:id="0">
    <w:p w14:paraId="1DFF3F09" w14:textId="77777777" w:rsidR="005437D1" w:rsidRDefault="005437D1" w:rsidP="00126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36CD4D" w14:textId="77777777" w:rsidR="004769A8" w:rsidRDefault="004769A8">
    <w:pPr>
      <w:pStyle w:val="Pieddepage"/>
    </w:pPr>
    <w:r>
      <w:rPr>
        <w:i/>
        <w:sz w:val="18"/>
      </w:rPr>
      <w:tab/>
    </w:r>
    <w:r>
      <w:rPr>
        <w:i/>
        <w:sz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3FFC5D" w14:textId="77777777" w:rsidR="005437D1" w:rsidRDefault="005437D1" w:rsidP="00126594">
      <w:r>
        <w:separator/>
      </w:r>
    </w:p>
  </w:footnote>
  <w:footnote w:type="continuationSeparator" w:id="0">
    <w:p w14:paraId="6E3903C3" w14:textId="77777777" w:rsidR="005437D1" w:rsidRDefault="005437D1" w:rsidP="00126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592DD" w14:textId="77777777" w:rsidR="00BE65FD" w:rsidRDefault="00BE65FD">
    <w:pPr>
      <w:pStyle w:val="En-tte"/>
    </w:pPr>
    <w:r>
      <w:rPr>
        <w:noProof/>
      </w:rPr>
      <w:drawing>
        <wp:inline distT="0" distB="0" distL="0" distR="0" wp14:anchorId="39F17671" wp14:editId="7F599FD8">
          <wp:extent cx="6120130" cy="1234312"/>
          <wp:effectExtent l="0" t="0" r="0" b="4445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Sud têtière AAO pour gabarit_Plan de travail 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2343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F51A51"/>
    <w:multiLevelType w:val="hybridMultilevel"/>
    <w:tmpl w:val="28BE5A60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 w15:restartNumberingAfterBreak="0">
    <w:nsid w:val="0DA475F6"/>
    <w:multiLevelType w:val="hybridMultilevel"/>
    <w:tmpl w:val="399EB2DE"/>
    <w:lvl w:ilvl="0" w:tplc="040C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BA9598F"/>
    <w:multiLevelType w:val="hybridMultilevel"/>
    <w:tmpl w:val="5BFAE0B4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1943BA"/>
    <w:multiLevelType w:val="hybridMultilevel"/>
    <w:tmpl w:val="61D243C2"/>
    <w:lvl w:ilvl="0" w:tplc="BDD4EFE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 w15:restartNumberingAfterBreak="0">
    <w:nsid w:val="29E161F1"/>
    <w:multiLevelType w:val="hybridMultilevel"/>
    <w:tmpl w:val="417EFACA"/>
    <w:lvl w:ilvl="0" w:tplc="49301F5A">
      <w:numFmt w:val="bullet"/>
      <w:lvlText w:val="-"/>
      <w:lvlJc w:val="left"/>
      <w:pPr>
        <w:ind w:left="1065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0BC50F4"/>
    <w:multiLevelType w:val="hybridMultilevel"/>
    <w:tmpl w:val="DC8C9E70"/>
    <w:lvl w:ilvl="0" w:tplc="49301F5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C82B5A"/>
    <w:multiLevelType w:val="hybridMultilevel"/>
    <w:tmpl w:val="AE266C7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06F7680"/>
    <w:multiLevelType w:val="hybridMultilevel"/>
    <w:tmpl w:val="9C480A14"/>
    <w:lvl w:ilvl="0" w:tplc="95626460">
      <w:start w:val="1"/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55184D12"/>
    <w:multiLevelType w:val="hybridMultilevel"/>
    <w:tmpl w:val="F626D448"/>
    <w:lvl w:ilvl="0" w:tplc="49301F5A">
      <w:numFmt w:val="bullet"/>
      <w:lvlText w:val="-"/>
      <w:lvlJc w:val="left"/>
      <w:pPr>
        <w:ind w:left="348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723"/>
        </w:tabs>
        <w:ind w:left="723" w:hanging="360"/>
      </w:pPr>
    </w:lvl>
    <w:lvl w:ilvl="2" w:tplc="040C0005">
      <w:start w:val="1"/>
      <w:numFmt w:val="decimal"/>
      <w:lvlText w:val="%3."/>
      <w:lvlJc w:val="left"/>
      <w:pPr>
        <w:tabs>
          <w:tab w:val="num" w:pos="1443"/>
        </w:tabs>
        <w:ind w:left="1443" w:hanging="360"/>
      </w:pPr>
    </w:lvl>
    <w:lvl w:ilvl="3" w:tplc="040C0001">
      <w:start w:val="1"/>
      <w:numFmt w:val="decimal"/>
      <w:lvlText w:val="%4."/>
      <w:lvlJc w:val="left"/>
      <w:pPr>
        <w:tabs>
          <w:tab w:val="num" w:pos="2163"/>
        </w:tabs>
        <w:ind w:left="2163" w:hanging="360"/>
      </w:pPr>
    </w:lvl>
    <w:lvl w:ilvl="4" w:tplc="040C0003">
      <w:start w:val="1"/>
      <w:numFmt w:val="decimal"/>
      <w:lvlText w:val="%5."/>
      <w:lvlJc w:val="left"/>
      <w:pPr>
        <w:tabs>
          <w:tab w:val="num" w:pos="2883"/>
        </w:tabs>
        <w:ind w:left="2883" w:hanging="360"/>
      </w:pPr>
    </w:lvl>
    <w:lvl w:ilvl="5" w:tplc="040C0005">
      <w:start w:val="1"/>
      <w:numFmt w:val="decimal"/>
      <w:lvlText w:val="%6."/>
      <w:lvlJc w:val="left"/>
      <w:pPr>
        <w:tabs>
          <w:tab w:val="num" w:pos="3603"/>
        </w:tabs>
        <w:ind w:left="3603" w:hanging="360"/>
      </w:pPr>
    </w:lvl>
    <w:lvl w:ilvl="6" w:tplc="040C0001">
      <w:start w:val="1"/>
      <w:numFmt w:val="decimal"/>
      <w:lvlText w:val="%7."/>
      <w:lvlJc w:val="left"/>
      <w:pPr>
        <w:tabs>
          <w:tab w:val="num" w:pos="4323"/>
        </w:tabs>
        <w:ind w:left="4323" w:hanging="360"/>
      </w:pPr>
    </w:lvl>
    <w:lvl w:ilvl="7" w:tplc="040C0003">
      <w:start w:val="1"/>
      <w:numFmt w:val="decimal"/>
      <w:lvlText w:val="%8."/>
      <w:lvlJc w:val="left"/>
      <w:pPr>
        <w:tabs>
          <w:tab w:val="num" w:pos="5043"/>
        </w:tabs>
        <w:ind w:left="5043" w:hanging="360"/>
      </w:pPr>
    </w:lvl>
    <w:lvl w:ilvl="8" w:tplc="040C0005">
      <w:start w:val="1"/>
      <w:numFmt w:val="decimal"/>
      <w:lvlText w:val="%9."/>
      <w:lvlJc w:val="left"/>
      <w:pPr>
        <w:tabs>
          <w:tab w:val="num" w:pos="5763"/>
        </w:tabs>
        <w:ind w:left="5763" w:hanging="360"/>
      </w:pPr>
    </w:lvl>
  </w:abstractNum>
  <w:abstractNum w:abstractNumId="9" w15:restartNumberingAfterBreak="0">
    <w:nsid w:val="5861571E"/>
    <w:multiLevelType w:val="hybridMultilevel"/>
    <w:tmpl w:val="850C7FC6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6A24B1"/>
    <w:multiLevelType w:val="hybridMultilevel"/>
    <w:tmpl w:val="B636A8DE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E320F7"/>
    <w:multiLevelType w:val="hybridMultilevel"/>
    <w:tmpl w:val="94FE587A"/>
    <w:lvl w:ilvl="0" w:tplc="49301F5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5E37BB"/>
    <w:multiLevelType w:val="hybridMultilevel"/>
    <w:tmpl w:val="98AC787A"/>
    <w:lvl w:ilvl="0" w:tplc="49301F5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 w15:restartNumberingAfterBreak="0">
    <w:nsid w:val="774F5CB1"/>
    <w:multiLevelType w:val="multilevel"/>
    <w:tmpl w:val="7524845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"/>
  </w:num>
  <w:num w:numId="3">
    <w:abstractNumId w:val="6"/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1"/>
  </w:num>
  <w:num w:numId="7">
    <w:abstractNumId w:val="2"/>
  </w:num>
  <w:num w:numId="8">
    <w:abstractNumId w:val="5"/>
  </w:num>
  <w:num w:numId="9">
    <w:abstractNumId w:val="8"/>
  </w:num>
  <w:num w:numId="10">
    <w:abstractNumId w:val="12"/>
  </w:num>
  <w:num w:numId="11">
    <w:abstractNumId w:val="3"/>
  </w:num>
  <w:num w:numId="12">
    <w:abstractNumId w:val="0"/>
  </w:num>
  <w:num w:numId="13">
    <w:abstractNumId w:val="7"/>
  </w:num>
  <w:num w:numId="14">
    <w:abstractNumId w:val="13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7D1"/>
    <w:rsid w:val="00020C97"/>
    <w:rsid w:val="00024198"/>
    <w:rsid w:val="0002611F"/>
    <w:rsid w:val="00063DAF"/>
    <w:rsid w:val="000A56CB"/>
    <w:rsid w:val="000F0176"/>
    <w:rsid w:val="00105462"/>
    <w:rsid w:val="00106B9F"/>
    <w:rsid w:val="00112079"/>
    <w:rsid w:val="00126594"/>
    <w:rsid w:val="0013098D"/>
    <w:rsid w:val="00130F97"/>
    <w:rsid w:val="00145333"/>
    <w:rsid w:val="00157016"/>
    <w:rsid w:val="00180AE9"/>
    <w:rsid w:val="0018503D"/>
    <w:rsid w:val="001B2107"/>
    <w:rsid w:val="001C4C59"/>
    <w:rsid w:val="001D54C9"/>
    <w:rsid w:val="001E022F"/>
    <w:rsid w:val="001E65B4"/>
    <w:rsid w:val="001F3B13"/>
    <w:rsid w:val="002012F0"/>
    <w:rsid w:val="00235FC6"/>
    <w:rsid w:val="00244E55"/>
    <w:rsid w:val="00261812"/>
    <w:rsid w:val="002754A9"/>
    <w:rsid w:val="00277045"/>
    <w:rsid w:val="002D397F"/>
    <w:rsid w:val="002D7489"/>
    <w:rsid w:val="002F5512"/>
    <w:rsid w:val="0030486B"/>
    <w:rsid w:val="003253AB"/>
    <w:rsid w:val="00335C3D"/>
    <w:rsid w:val="00352690"/>
    <w:rsid w:val="00381DB4"/>
    <w:rsid w:val="00391EB8"/>
    <w:rsid w:val="00393225"/>
    <w:rsid w:val="003B2A98"/>
    <w:rsid w:val="003B643A"/>
    <w:rsid w:val="003C44A3"/>
    <w:rsid w:val="003D2DB8"/>
    <w:rsid w:val="00420A03"/>
    <w:rsid w:val="00457779"/>
    <w:rsid w:val="004760C2"/>
    <w:rsid w:val="004769A8"/>
    <w:rsid w:val="004B1E78"/>
    <w:rsid w:val="004D0AF9"/>
    <w:rsid w:val="004D6A79"/>
    <w:rsid w:val="00501747"/>
    <w:rsid w:val="0051572F"/>
    <w:rsid w:val="005437D1"/>
    <w:rsid w:val="005A2B9C"/>
    <w:rsid w:val="005C7769"/>
    <w:rsid w:val="00611B44"/>
    <w:rsid w:val="00651B50"/>
    <w:rsid w:val="006664B0"/>
    <w:rsid w:val="00672563"/>
    <w:rsid w:val="006741F7"/>
    <w:rsid w:val="00674290"/>
    <w:rsid w:val="006755FB"/>
    <w:rsid w:val="00684F7D"/>
    <w:rsid w:val="006939BB"/>
    <w:rsid w:val="00696656"/>
    <w:rsid w:val="006A0E04"/>
    <w:rsid w:val="006A741A"/>
    <w:rsid w:val="006D11B1"/>
    <w:rsid w:val="006D3F0C"/>
    <w:rsid w:val="006D4470"/>
    <w:rsid w:val="006F2726"/>
    <w:rsid w:val="00700790"/>
    <w:rsid w:val="007237F9"/>
    <w:rsid w:val="0074484D"/>
    <w:rsid w:val="00765A6A"/>
    <w:rsid w:val="00786576"/>
    <w:rsid w:val="007B5C81"/>
    <w:rsid w:val="007D0B6C"/>
    <w:rsid w:val="007F760E"/>
    <w:rsid w:val="00815E89"/>
    <w:rsid w:val="00825029"/>
    <w:rsid w:val="00825B7D"/>
    <w:rsid w:val="00835B02"/>
    <w:rsid w:val="0085479D"/>
    <w:rsid w:val="00856277"/>
    <w:rsid w:val="00873034"/>
    <w:rsid w:val="008A0379"/>
    <w:rsid w:val="008A1B46"/>
    <w:rsid w:val="008A35CA"/>
    <w:rsid w:val="008A3C28"/>
    <w:rsid w:val="008A6104"/>
    <w:rsid w:val="008B4E5D"/>
    <w:rsid w:val="008C23DB"/>
    <w:rsid w:val="008E14AA"/>
    <w:rsid w:val="0090535B"/>
    <w:rsid w:val="00935CBD"/>
    <w:rsid w:val="00936D87"/>
    <w:rsid w:val="00942DD3"/>
    <w:rsid w:val="00952B98"/>
    <w:rsid w:val="00952ECE"/>
    <w:rsid w:val="009852A5"/>
    <w:rsid w:val="009973FC"/>
    <w:rsid w:val="009A1EAE"/>
    <w:rsid w:val="009C3238"/>
    <w:rsid w:val="009C5E15"/>
    <w:rsid w:val="009E04D3"/>
    <w:rsid w:val="009E260E"/>
    <w:rsid w:val="00A014C3"/>
    <w:rsid w:val="00A01956"/>
    <w:rsid w:val="00A04DB9"/>
    <w:rsid w:val="00A06899"/>
    <w:rsid w:val="00A43A67"/>
    <w:rsid w:val="00A54C63"/>
    <w:rsid w:val="00A562CC"/>
    <w:rsid w:val="00A57576"/>
    <w:rsid w:val="00A71017"/>
    <w:rsid w:val="00A7272E"/>
    <w:rsid w:val="00A94477"/>
    <w:rsid w:val="00A96823"/>
    <w:rsid w:val="00A97C98"/>
    <w:rsid w:val="00A97E78"/>
    <w:rsid w:val="00AA120B"/>
    <w:rsid w:val="00AA7F0B"/>
    <w:rsid w:val="00AB07C0"/>
    <w:rsid w:val="00AD2711"/>
    <w:rsid w:val="00AD44A3"/>
    <w:rsid w:val="00AD60CB"/>
    <w:rsid w:val="00B23358"/>
    <w:rsid w:val="00B55CAB"/>
    <w:rsid w:val="00B5743A"/>
    <w:rsid w:val="00B6608C"/>
    <w:rsid w:val="00B82B14"/>
    <w:rsid w:val="00BC4E25"/>
    <w:rsid w:val="00BD3531"/>
    <w:rsid w:val="00BE1B87"/>
    <w:rsid w:val="00BE65FD"/>
    <w:rsid w:val="00C52616"/>
    <w:rsid w:val="00C60AC1"/>
    <w:rsid w:val="00C82FAC"/>
    <w:rsid w:val="00CE6C91"/>
    <w:rsid w:val="00D02306"/>
    <w:rsid w:val="00D256B7"/>
    <w:rsid w:val="00D33F35"/>
    <w:rsid w:val="00D3590E"/>
    <w:rsid w:val="00D528D7"/>
    <w:rsid w:val="00D610CD"/>
    <w:rsid w:val="00D66675"/>
    <w:rsid w:val="00D67E35"/>
    <w:rsid w:val="00D7027E"/>
    <w:rsid w:val="00D92997"/>
    <w:rsid w:val="00DA1FE7"/>
    <w:rsid w:val="00DD28B5"/>
    <w:rsid w:val="00E2709B"/>
    <w:rsid w:val="00E31FE8"/>
    <w:rsid w:val="00E952D4"/>
    <w:rsid w:val="00EF19EE"/>
    <w:rsid w:val="00F27004"/>
    <w:rsid w:val="00F401F6"/>
    <w:rsid w:val="00F53999"/>
    <w:rsid w:val="00F53EC5"/>
    <w:rsid w:val="00F54F4B"/>
    <w:rsid w:val="00F63F25"/>
    <w:rsid w:val="00F87F99"/>
    <w:rsid w:val="00F95290"/>
    <w:rsid w:val="00FD0BC5"/>
    <w:rsid w:val="00FD1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63A25BBE"/>
  <w15:docId w15:val="{91554552-3016-42DC-B62E-A6A48CAB67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42DD3"/>
    <w:pPr>
      <w:spacing w:after="0" w:line="240" w:lineRule="auto"/>
      <w:jc w:val="both"/>
    </w:pPr>
    <w:rPr>
      <w:rFonts w:ascii="Times New Roman" w:eastAsia="Times New Roman" w:hAnsi="Times New Roman" w:cs="Times New Roman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mmentaire">
    <w:name w:val="annotation text"/>
    <w:basedOn w:val="Normal"/>
    <w:link w:val="CommentaireCar"/>
    <w:rsid w:val="006A741A"/>
  </w:style>
  <w:style w:type="character" w:customStyle="1" w:styleId="CommentaireCar">
    <w:name w:val="Commentaire Car"/>
    <w:basedOn w:val="Policepardfaut"/>
    <w:link w:val="Commentair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Marquedecommentaire">
    <w:name w:val="annotation reference"/>
    <w:basedOn w:val="Policepardfaut"/>
    <w:rsid w:val="006A741A"/>
    <w:rPr>
      <w:sz w:val="16"/>
      <w:szCs w:val="16"/>
    </w:rPr>
  </w:style>
  <w:style w:type="paragraph" w:styleId="Pieddepage">
    <w:name w:val="footer"/>
    <w:basedOn w:val="Normal"/>
    <w:link w:val="PieddepageCar"/>
    <w:rsid w:val="006A741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6A741A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rsid w:val="006A741A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6A741A"/>
    <w:pPr>
      <w:ind w:left="720"/>
      <w:jc w:val="left"/>
    </w:pPr>
    <w:rPr>
      <w:rFonts w:ascii="Calibri" w:eastAsia="Calibri" w:hAnsi="Calibri"/>
      <w:szCs w:val="2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A74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41A"/>
    <w:rPr>
      <w:rFonts w:ascii="Tahoma" w:eastAsia="Times New Roman" w:hAnsi="Tahoma" w:cs="Tahoma"/>
      <w:sz w:val="16"/>
      <w:szCs w:val="16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24198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24198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character" w:styleId="Lienhypertextesuivivisit">
    <w:name w:val="FollowedHyperlink"/>
    <w:basedOn w:val="Policepardfaut"/>
    <w:uiPriority w:val="99"/>
    <w:semiHidden/>
    <w:unhideWhenUsed/>
    <w:rsid w:val="00105462"/>
    <w:rPr>
      <w:color w:val="800080" w:themeColor="followedHyperlink"/>
      <w:u w:val="single"/>
    </w:rPr>
  </w:style>
  <w:style w:type="paragraph" w:customStyle="1" w:styleId="Style1SCAIJMB">
    <w:name w:val="Style1_SCAI_JMB"/>
    <w:basedOn w:val="Normal"/>
    <w:rsid w:val="004769A8"/>
    <w:pPr>
      <w:overflowPunct w:val="0"/>
      <w:autoSpaceDE w:val="0"/>
      <w:autoSpaceDN w:val="0"/>
      <w:adjustRightInd w:val="0"/>
    </w:pPr>
  </w:style>
  <w:style w:type="paragraph" w:styleId="Rvision">
    <w:name w:val="Revision"/>
    <w:hidden/>
    <w:uiPriority w:val="99"/>
    <w:semiHidden/>
    <w:rsid w:val="001B21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Textedelespacerserv">
    <w:name w:val="Placeholder Text"/>
    <w:basedOn w:val="Policepardfaut"/>
    <w:uiPriority w:val="99"/>
    <w:semiHidden/>
    <w:rsid w:val="00F53EC5"/>
    <w:rPr>
      <w:color w:val="808080"/>
    </w:rPr>
  </w:style>
  <w:style w:type="paragraph" w:styleId="En-tte">
    <w:name w:val="header"/>
    <w:basedOn w:val="Normal"/>
    <w:link w:val="En-tteCar"/>
    <w:uiPriority w:val="99"/>
    <w:unhideWhenUsed/>
    <w:rsid w:val="00A54C6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A54C63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TableauGrille4-Accentuation1">
    <w:name w:val="Grid Table 4 Accent 1"/>
    <w:basedOn w:val="TableauNormal"/>
    <w:uiPriority w:val="49"/>
    <w:rsid w:val="005437D1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68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rchespublics.nc" TargetMode="Externa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marchespublics.nc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Telechargements\DAEM%20AA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E81534366BD94F22A93C47B74A972A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1188624-183C-4529-912B-8671DD5BF46F}"/>
      </w:docPartPr>
      <w:docPartBody>
        <w:p w:rsidR="004361D4" w:rsidRDefault="00253D2B">
          <w:pPr>
            <w:pStyle w:val="E81534366BD94F22A93C47B74A972A0F"/>
          </w:pPr>
          <w:r w:rsidRPr="008A1B46">
            <w:rPr>
              <w:rStyle w:val="Textedelespacerserv"/>
              <w:rFonts w:eastAsiaTheme="minorHAnsi"/>
              <w:b/>
              <w:color w:val="0070C0"/>
            </w:rPr>
            <w:t>[Date]</w:t>
          </w:r>
        </w:p>
      </w:docPartBody>
    </w:docPart>
    <w:docPart>
      <w:docPartPr>
        <w:name w:val="25FE9EF257414361B938C7E0E49A1A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90DCA4-ABB7-4C4A-881A-D6957C13084D}"/>
      </w:docPartPr>
      <w:docPartBody>
        <w:p w:rsidR="004361D4" w:rsidRDefault="00253D2B">
          <w:pPr>
            <w:pStyle w:val="25FE9EF257414361B938C7E0E49A1AF4"/>
          </w:pPr>
          <w:r>
            <w:rPr>
              <w:color w:val="0070C0"/>
            </w:rPr>
            <w:t>[</w:t>
          </w:r>
          <w:r w:rsidRPr="00F27004">
            <w:rPr>
              <w:rStyle w:val="Textedelespacerserv"/>
              <w:rFonts w:eastAsiaTheme="minorHAnsi"/>
              <w:color w:val="0070C0"/>
            </w:rPr>
            <w:t>Choisissez un élément</w:t>
          </w:r>
          <w:r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B46984F8400842E1B744136F77D895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0ABBE1-9F0B-469C-B80A-8441338E5AB0}"/>
      </w:docPartPr>
      <w:docPartBody>
        <w:p w:rsidR="004361D4" w:rsidRDefault="00253D2B">
          <w:pPr>
            <w:pStyle w:val="B46984F8400842E1B744136F77D89501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D1A525B61B684167A82DBED6A43212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BB6257-DAD2-412D-9354-9366A637E31A}"/>
      </w:docPartPr>
      <w:docPartBody>
        <w:p w:rsidR="004361D4" w:rsidRDefault="00253D2B">
          <w:pPr>
            <w:pStyle w:val="D1A525B61B684167A82DBED6A43212B4"/>
          </w:pPr>
          <w:r w:rsidRPr="008A1B46">
            <w:rPr>
              <w:color w:val="0070C0"/>
            </w:rPr>
            <w:t>[</w:t>
          </w:r>
          <w:r>
            <w:rPr>
              <w:color w:val="0070C0"/>
            </w:rPr>
            <w:t>Heure</w:t>
          </w:r>
          <w:r w:rsidRPr="008A1B46">
            <w:rPr>
              <w:color w:val="0070C0"/>
            </w:rPr>
            <w:t>]</w:t>
          </w:r>
        </w:p>
      </w:docPartBody>
    </w:docPart>
    <w:docPart>
      <w:docPartPr>
        <w:name w:val="2C79634CBFD4488194A5F3679FEF4EC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EE330C7-3DC7-47B2-A786-0C4E41684BF6}"/>
      </w:docPartPr>
      <w:docPartBody>
        <w:p w:rsidR="004361D4" w:rsidRDefault="00253D2B">
          <w:pPr>
            <w:pStyle w:val="2C79634CBFD4488194A5F3679FEF4EC4"/>
          </w:pPr>
          <w:r w:rsidRPr="008A1B46">
            <w:rPr>
              <w:color w:val="0070C0"/>
            </w:rPr>
            <w:t>[</w:t>
          </w:r>
          <w:r>
            <w:rPr>
              <w:rStyle w:val="Textedelespacerserv"/>
              <w:rFonts w:eastAsiaTheme="minorHAnsi"/>
              <w:color w:val="0070C0"/>
            </w:rPr>
            <w:t>Date</w:t>
          </w:r>
          <w:r w:rsidRPr="008A1B46">
            <w:rPr>
              <w:rStyle w:val="Textedelespacerserv"/>
              <w:rFonts w:eastAsiaTheme="minorHAnsi"/>
              <w:color w:val="0070C0"/>
            </w:rPr>
            <w:t>]</w:t>
          </w:r>
        </w:p>
      </w:docPartBody>
    </w:docPart>
    <w:docPart>
      <w:docPartPr>
        <w:name w:val="F674BE25E7144038878275B672FC31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3CFF310-D505-43AB-9EFB-4039843E723A}"/>
      </w:docPartPr>
      <w:docPartBody>
        <w:p w:rsidR="004361D4" w:rsidRDefault="00253D2B">
          <w:pPr>
            <w:pStyle w:val="F674BE25E7144038878275B672FC31F4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N°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  <w:docPart>
      <w:docPartPr>
        <w:name w:val="88AB3D12DE0644AABF5680E7FE214CB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D59995E-9A68-41C7-8EA0-EAA865C0ABDC}"/>
      </w:docPartPr>
      <w:docPartBody>
        <w:p w:rsidR="004361D4" w:rsidRDefault="00253D2B">
          <w:pPr>
            <w:pStyle w:val="88AB3D12DE0644AABF5680E7FE214CB2"/>
          </w:pPr>
          <w:r w:rsidRPr="008A1B46">
            <w:rPr>
              <w:b/>
              <w:color w:val="0070C0"/>
              <w:sz w:val="28"/>
            </w:rPr>
            <w:t>[</w:t>
          </w:r>
          <w:r>
            <w:rPr>
              <w:b/>
              <w:color w:val="0070C0"/>
              <w:sz w:val="28"/>
            </w:rPr>
            <w:t>Objet de l’appel d’offres</w:t>
          </w:r>
          <w:r w:rsidRPr="008A1B46">
            <w:rPr>
              <w:b/>
              <w:color w:val="0070C0"/>
              <w:sz w:val="28"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D2B"/>
    <w:rsid w:val="00253D2B"/>
    <w:rsid w:val="00436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NC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NC" w:eastAsia="fr-NC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10A5E2F9593B4EBAACCE192DBD84FCA3">
    <w:name w:val="10A5E2F9593B4EBAACCE192DBD84FCA3"/>
  </w:style>
  <w:style w:type="character" w:styleId="Textedelespacerserv">
    <w:name w:val="Placeholder Text"/>
    <w:basedOn w:val="Policepardfaut"/>
    <w:uiPriority w:val="99"/>
    <w:semiHidden/>
    <w:rPr>
      <w:color w:val="808080"/>
    </w:rPr>
  </w:style>
  <w:style w:type="paragraph" w:customStyle="1" w:styleId="E81534366BD94F22A93C47B74A972A0F">
    <w:name w:val="E81534366BD94F22A93C47B74A972A0F"/>
  </w:style>
  <w:style w:type="paragraph" w:customStyle="1" w:styleId="2A5D1866134542468CFD262DEA99BDDB">
    <w:name w:val="2A5D1866134542468CFD262DEA99BDDB"/>
  </w:style>
  <w:style w:type="paragraph" w:customStyle="1" w:styleId="3AD49D20E4D64EE58729EB5F652EA1BE">
    <w:name w:val="3AD49D20E4D64EE58729EB5F652EA1BE"/>
  </w:style>
  <w:style w:type="paragraph" w:customStyle="1" w:styleId="25FE9EF257414361B938C7E0E49A1AF4">
    <w:name w:val="25FE9EF257414361B938C7E0E49A1AF4"/>
  </w:style>
  <w:style w:type="paragraph" w:customStyle="1" w:styleId="B46984F8400842E1B744136F77D89501">
    <w:name w:val="B46984F8400842E1B744136F77D89501"/>
  </w:style>
  <w:style w:type="paragraph" w:customStyle="1" w:styleId="D1A525B61B684167A82DBED6A43212B4">
    <w:name w:val="D1A525B61B684167A82DBED6A43212B4"/>
  </w:style>
  <w:style w:type="paragraph" w:customStyle="1" w:styleId="2C79634CBFD4488194A5F3679FEF4EC4">
    <w:name w:val="2C79634CBFD4488194A5F3679FEF4EC4"/>
  </w:style>
  <w:style w:type="paragraph" w:customStyle="1" w:styleId="F674BE25E7144038878275B672FC31F4">
    <w:name w:val="F674BE25E7144038878275B672FC31F4"/>
  </w:style>
  <w:style w:type="paragraph" w:customStyle="1" w:styleId="88AB3D12DE0644AABF5680E7FE214CB2">
    <w:name w:val="88AB3D12DE0644AABF5680E7FE214CB2"/>
  </w:style>
  <w:style w:type="paragraph" w:customStyle="1" w:styleId="2CD2B9819CAA43FE9AB06C8FC6423FB5">
    <w:name w:val="2CD2B9819CAA43FE9AB06C8FC6423FB5"/>
    <w:rsid w:val="00253D2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C66C9A-7CEA-4012-9C5B-6D95F02E8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DAEM AAO</Template>
  <TotalTime>1008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Province Sud</Company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Julien Pouillet</dc:creator>
  <cp:lastModifiedBy>Julien Pouillet</cp:lastModifiedBy>
  <cp:revision>16</cp:revision>
  <cp:lastPrinted>2018-10-28T21:35:00Z</cp:lastPrinted>
  <dcterms:created xsi:type="dcterms:W3CDTF">2026-02-13T04:59:00Z</dcterms:created>
  <dcterms:modified xsi:type="dcterms:W3CDTF">2026-03-18T03:22:00Z</dcterms:modified>
</cp:coreProperties>
</file>